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26abb92" w14:textId="26abb92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007CC9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07CC9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07C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7CC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7CC9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7CC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7CC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35947-8767-411F-A4B7-3F97E71D6BF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PBZ CARD društvo s ograničenom odgovornošću za poslovanje kreditnim karticama, putnička agencija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